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F787D">
        <w:rPr>
          <w:rFonts w:cs="Arial"/>
          <w:b/>
          <w:caps/>
          <w:sz w:val="28"/>
          <w:szCs w:val="28"/>
        </w:rPr>
        <w:t>1384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F787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Instalação de lombada na Rua Campos do Jordão, no trecho compreendido entre as Ruas Lorena e Guaratinguetá, no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</w:t>
      </w:r>
      <w:r w:rsidR="001F787D">
        <w:rPr>
          <w:rFonts w:cs="Arial"/>
        </w:rPr>
        <w:t>as providências cabíveis visando à i</w:t>
      </w:r>
      <w:r w:rsidR="001F787D" w:rsidRPr="001F787D">
        <w:rPr>
          <w:rFonts w:cs="Arial"/>
        </w:rPr>
        <w:t>nstalação de lombada na Rua Campos do Jordão, no trecho compreendido entre as Ruas Lorena e Guaratinguetá, no Bairro Cidade Salvador.</w:t>
      </w:r>
    </w:p>
    <w:p w:rsidR="001F787D" w:rsidRPr="001F787D" w:rsidRDefault="001F787D" w:rsidP="001F787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F787D">
        <w:rPr>
          <w:rFonts w:cs="Arial"/>
        </w:rPr>
        <w:t>Indicamos estudos viários para instalação de lombada no local, pois os moradores relatam que veículos e motos não respeitam o limite de velocidade na via e colocam em risco os pedestres.</w:t>
      </w:r>
    </w:p>
    <w:p w:rsidR="001F787D" w:rsidRPr="001F787D" w:rsidRDefault="001F787D" w:rsidP="001F787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F787D">
        <w:rPr>
          <w:rFonts w:cs="Arial"/>
        </w:rPr>
        <w:t>Os moradores solicitam providências para redução de velocidade no local para evitar a ocorrência de acidentes.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1F787D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F787D">
        <w:rPr>
          <w:rFonts w:cs="Arial"/>
        </w:rPr>
        <w:t>19 de maio de 2021.</w:t>
      </w:r>
      <w:bookmarkStart w:id="0" w:name="_GoBack"/>
      <w:bookmarkEnd w:id="0"/>
    </w:p>
    <w:p w:rsidR="001F787D" w:rsidRDefault="001F787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F787D" w:rsidRPr="005D429C" w:rsidRDefault="001F787D" w:rsidP="001F787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1F787D" w:rsidRDefault="001F787D" w:rsidP="001F787D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1F787D" w:rsidRPr="00ED4D34" w:rsidRDefault="001F787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1F787D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087" w:rsidRDefault="00956087">
      <w:r>
        <w:separator/>
      </w:r>
    </w:p>
  </w:endnote>
  <w:endnote w:type="continuationSeparator" w:id="0">
    <w:p w:rsidR="00956087" w:rsidRDefault="0095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087" w:rsidRDefault="00956087">
      <w:r>
        <w:separator/>
      </w:r>
    </w:p>
  </w:footnote>
  <w:footnote w:type="continuationSeparator" w:id="0">
    <w:p w:rsidR="00956087" w:rsidRDefault="00956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1F787D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6087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D9D36-10D7-47B9-9EDF-F832D605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2021-05-18T11:42:00Z</dcterms:created>
  <dcterms:modified xsi:type="dcterms:W3CDTF">2021-05-18T11:42:00Z</dcterms:modified>
</cp:coreProperties>
</file>